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2C890" w14:textId="77777777" w:rsidR="006A4C51" w:rsidRDefault="006A4C51">
      <w:pPr>
        <w:spacing w:after="0"/>
      </w:pPr>
      <w:r>
        <w:separator/>
      </w:r>
    </w:p>
  </w:endnote>
  <w:endnote w:type="continuationSeparator" w:id="0">
    <w:p w14:paraId="1B9E0732" w14:textId="77777777" w:rsidR="006A4C51" w:rsidRDefault="006A4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7777777"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2E17F1" w14:textId="3AC2EB61"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4353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B7B6D" w14:textId="77777777" w:rsidR="006A4C51" w:rsidRDefault="006A4C51">
      <w:pPr>
        <w:spacing w:after="0"/>
      </w:pPr>
      <w:r>
        <w:separator/>
      </w:r>
    </w:p>
  </w:footnote>
  <w:footnote w:type="continuationSeparator" w:id="0">
    <w:p w14:paraId="64C8E015" w14:textId="77777777" w:rsidR="006A4C51" w:rsidRDefault="006A4C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313C18"/>
    <w:rsid w:val="0034029D"/>
    <w:rsid w:val="00350D31"/>
    <w:rsid w:val="00354354"/>
    <w:rsid w:val="00354F0A"/>
    <w:rsid w:val="00354F8C"/>
    <w:rsid w:val="00391227"/>
    <w:rsid w:val="003E7576"/>
    <w:rsid w:val="003F36F8"/>
    <w:rsid w:val="00461B00"/>
    <w:rsid w:val="00477788"/>
    <w:rsid w:val="004C67CF"/>
    <w:rsid w:val="004E2CA0"/>
    <w:rsid w:val="00532822"/>
    <w:rsid w:val="005539B4"/>
    <w:rsid w:val="0055707F"/>
    <w:rsid w:val="005B5E7B"/>
    <w:rsid w:val="005D282F"/>
    <w:rsid w:val="005E47A8"/>
    <w:rsid w:val="006240A7"/>
    <w:rsid w:val="00643533"/>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D34457E5</Template>
  <TotalTime>0</TotalTime>
  <Pages>16</Pages>
  <Words>4955</Words>
  <Characters>25968</Characters>
  <Application>Microsoft Office Word</Application>
  <DocSecurity>0</DocSecurity>
  <Lines>665</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David Tinkler</cp:lastModifiedBy>
  <cp:revision>2</cp:revision>
  <dcterms:created xsi:type="dcterms:W3CDTF">2020-09-02T12:01:00Z</dcterms:created>
  <dcterms:modified xsi:type="dcterms:W3CDTF">2020-09-02T12:01:00Z</dcterms:modified>
</cp:coreProperties>
</file>